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8AC" w:rsidRDefault="004E18AC" w:rsidP="004E18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PACON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E18AC" w:rsidRDefault="004E18AC" w:rsidP="004E18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Bichenyng</w:t>
      </w:r>
      <w:proofErr w:type="spellEnd"/>
      <w:r>
        <w:rPr>
          <w:rFonts w:ascii="Times New Roman" w:hAnsi="Times New Roman" w:cs="Times New Roman"/>
        </w:rPr>
        <w:t>, Sussex. Husbandman.</w:t>
      </w:r>
    </w:p>
    <w:p w:rsidR="004E18AC" w:rsidRDefault="004E18AC" w:rsidP="004E18AC">
      <w:pPr>
        <w:rPr>
          <w:rFonts w:ascii="Times New Roman" w:hAnsi="Times New Roman" w:cs="Times New Roman"/>
        </w:rPr>
      </w:pPr>
    </w:p>
    <w:p w:rsidR="004E18AC" w:rsidRDefault="004E18AC" w:rsidP="004E18AC">
      <w:pPr>
        <w:rPr>
          <w:rFonts w:ascii="Times New Roman" w:hAnsi="Times New Roman" w:cs="Times New Roman"/>
        </w:rPr>
      </w:pPr>
    </w:p>
    <w:p w:rsidR="004E18AC" w:rsidRDefault="004E18AC" w:rsidP="004E18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Elizabeth Broun(q.v.) brought a plaint of debt against him, John </w:t>
      </w:r>
      <w:proofErr w:type="spellStart"/>
      <w:r>
        <w:rPr>
          <w:rFonts w:ascii="Times New Roman" w:hAnsi="Times New Roman" w:cs="Times New Roman"/>
        </w:rPr>
        <w:t>Firret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4E18AC" w:rsidRDefault="004E18AC" w:rsidP="004E18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Trewele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Bocher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Albourne</w:t>
      </w:r>
      <w:proofErr w:type="spellEnd"/>
      <w:r>
        <w:rPr>
          <w:rFonts w:ascii="Times New Roman" w:hAnsi="Times New Roman" w:cs="Times New Roman"/>
        </w:rPr>
        <w:t>(q.v.).</w:t>
      </w:r>
    </w:p>
    <w:p w:rsidR="004E18AC" w:rsidRDefault="004E18AC" w:rsidP="004E18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4E18AC" w:rsidRDefault="004E18AC" w:rsidP="004E18AC">
      <w:pPr>
        <w:rPr>
          <w:rFonts w:ascii="Times New Roman" w:hAnsi="Times New Roman" w:cs="Times New Roman"/>
        </w:rPr>
      </w:pPr>
    </w:p>
    <w:p w:rsidR="004E18AC" w:rsidRDefault="004E18AC" w:rsidP="004E18AC">
      <w:pPr>
        <w:rPr>
          <w:rFonts w:ascii="Times New Roman" w:hAnsi="Times New Roman" w:cs="Times New Roman"/>
        </w:rPr>
      </w:pPr>
    </w:p>
    <w:p w:rsidR="004E18AC" w:rsidRDefault="004E18AC" w:rsidP="004E18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April 2017</w:t>
      </w:r>
    </w:p>
    <w:p w:rsidR="006B2F86" w:rsidRPr="00E71FC3" w:rsidRDefault="004E18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8AC" w:rsidRDefault="004E18AC" w:rsidP="00E71FC3">
      <w:r>
        <w:separator/>
      </w:r>
    </w:p>
  </w:endnote>
  <w:endnote w:type="continuationSeparator" w:id="0">
    <w:p w:rsidR="004E18AC" w:rsidRDefault="004E18A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8AC" w:rsidRDefault="004E18AC" w:rsidP="00E71FC3">
      <w:r>
        <w:separator/>
      </w:r>
    </w:p>
  </w:footnote>
  <w:footnote w:type="continuationSeparator" w:id="0">
    <w:p w:rsidR="004E18AC" w:rsidRDefault="004E18A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8AC"/>
    <w:rsid w:val="001A7C09"/>
    <w:rsid w:val="004E18A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838558-BA35-45AF-A3E2-8280E1744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E18A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2017-04-27T15:12:00Z</dcterms:created>
  <dcterms:modified xsi:type="dcterms:W3CDTF">2017-04-27T15:13:00Z</dcterms:modified>
</cp:coreProperties>
</file>